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DCE58" w14:textId="14C58203" w:rsidR="00BA00AB" w:rsidRDefault="006675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SWYNBORNE</w:t>
      </w:r>
      <w:r>
        <w:rPr>
          <w:rFonts w:cs="Times New Roman"/>
          <w:szCs w:val="24"/>
        </w:rPr>
        <w:t xml:space="preserve">     (d.1478-83)</w:t>
      </w:r>
    </w:p>
    <w:p w14:paraId="01CB1EA5" w14:textId="6B7B5A04" w:rsidR="006675C4" w:rsidRDefault="006675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</w:t>
      </w:r>
    </w:p>
    <w:p w14:paraId="0CF0569D" w14:textId="77777777" w:rsidR="006675C4" w:rsidRDefault="006675C4" w:rsidP="009139A6">
      <w:pPr>
        <w:pStyle w:val="NoSpacing"/>
        <w:rPr>
          <w:rFonts w:cs="Times New Roman"/>
          <w:szCs w:val="24"/>
        </w:rPr>
      </w:pPr>
    </w:p>
    <w:p w14:paraId="18EC18B7" w14:textId="77777777" w:rsidR="006675C4" w:rsidRDefault="006675C4" w:rsidP="009139A6">
      <w:pPr>
        <w:pStyle w:val="NoSpacing"/>
        <w:rPr>
          <w:rFonts w:cs="Times New Roman"/>
          <w:szCs w:val="24"/>
        </w:rPr>
      </w:pPr>
    </w:p>
    <w:p w14:paraId="356718D0" w14:textId="0756AD35" w:rsidR="006675C4" w:rsidRDefault="006675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Feb.1478</w:t>
      </w:r>
      <w:r>
        <w:rPr>
          <w:rFonts w:cs="Times New Roman"/>
          <w:szCs w:val="24"/>
        </w:rPr>
        <w:tab/>
        <w:t>He made his Will.   (W.Y.R. p.162)</w:t>
      </w:r>
    </w:p>
    <w:p w14:paraId="56205C98" w14:textId="66C38A9A" w:rsidR="006675C4" w:rsidRDefault="006675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Sep.1483</w:t>
      </w:r>
      <w:r>
        <w:rPr>
          <w:rFonts w:cs="Times New Roman"/>
          <w:szCs w:val="24"/>
        </w:rPr>
        <w:tab/>
        <w:t>Probate of his Will.   (ibid.)</w:t>
      </w:r>
    </w:p>
    <w:p w14:paraId="51CEE129" w14:textId="77777777" w:rsidR="006675C4" w:rsidRDefault="006675C4" w:rsidP="009139A6">
      <w:pPr>
        <w:pStyle w:val="NoSpacing"/>
        <w:rPr>
          <w:rFonts w:cs="Times New Roman"/>
          <w:szCs w:val="24"/>
        </w:rPr>
      </w:pPr>
    </w:p>
    <w:p w14:paraId="1B15188A" w14:textId="77777777" w:rsidR="006675C4" w:rsidRDefault="006675C4" w:rsidP="009139A6">
      <w:pPr>
        <w:pStyle w:val="NoSpacing"/>
        <w:rPr>
          <w:rFonts w:cs="Times New Roman"/>
          <w:szCs w:val="24"/>
        </w:rPr>
      </w:pPr>
    </w:p>
    <w:p w14:paraId="29094650" w14:textId="2FD39268" w:rsidR="006675C4" w:rsidRPr="006675C4" w:rsidRDefault="006675C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sectPr w:rsidR="006675C4" w:rsidRPr="00667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DCB9A" w14:textId="77777777" w:rsidR="006675C4" w:rsidRDefault="006675C4" w:rsidP="009139A6">
      <w:r>
        <w:separator/>
      </w:r>
    </w:p>
  </w:endnote>
  <w:endnote w:type="continuationSeparator" w:id="0">
    <w:p w14:paraId="19B24238" w14:textId="77777777" w:rsidR="006675C4" w:rsidRDefault="006675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E17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BD5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C9E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1B866" w14:textId="77777777" w:rsidR="006675C4" w:rsidRDefault="006675C4" w:rsidP="009139A6">
      <w:r>
        <w:separator/>
      </w:r>
    </w:p>
  </w:footnote>
  <w:footnote w:type="continuationSeparator" w:id="0">
    <w:p w14:paraId="0A3C86EA" w14:textId="77777777" w:rsidR="006675C4" w:rsidRDefault="006675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603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B2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201F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5C4"/>
    <w:rsid w:val="000666E0"/>
    <w:rsid w:val="002510B7"/>
    <w:rsid w:val="005C130B"/>
    <w:rsid w:val="006675C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DDE41"/>
  <w15:chartTrackingRefBased/>
  <w15:docId w15:val="{21D9E792-750B-4067-BAE2-D79775A44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2023-10-28T16:42:00Z</dcterms:created>
  <dcterms:modified xsi:type="dcterms:W3CDTF">2023-10-28T16:46:00Z</dcterms:modified>
</cp:coreProperties>
</file>